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rFonts w:cs="Calibri"/>
          <w:b/>
          <w:sz w:val="56"/>
          <w:szCs w:val="56"/>
        </w:rPr>
        <w:alias w:val="Title"/>
        <w:tag w:val=""/>
        <w:id w:val="-2049671321"/>
        <w:placeholder>
          <w:docPart w:val="B22450F3748241968463CD129DAD5AC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D861FCF" w14:textId="38020B5D" w:rsidR="00E167AD" w:rsidRPr="00B82D9A" w:rsidRDefault="00C75333" w:rsidP="001F49B0">
          <w:pPr>
            <w:spacing w:before="3000"/>
            <w:jc w:val="right"/>
            <w:rPr>
              <w:rFonts w:cs="Calibri"/>
              <w:b/>
              <w:sz w:val="56"/>
              <w:szCs w:val="56"/>
            </w:rPr>
          </w:pPr>
          <w:r>
            <w:rPr>
              <w:rFonts w:cs="Calibri"/>
              <w:b/>
              <w:sz w:val="56"/>
              <w:szCs w:val="56"/>
            </w:rPr>
            <w:t>Zahtjev za odobrenje izmjena odobrenog operativnog programa</w:t>
          </w:r>
        </w:p>
      </w:sdtContent>
    </w:sdt>
    <w:p w14:paraId="6D7EEF29" w14:textId="57ADD3A6" w:rsidR="000F4FD1" w:rsidRPr="00B82D9A" w:rsidRDefault="00E167AD" w:rsidP="00E167AD">
      <w:pPr>
        <w:tabs>
          <w:tab w:val="left" w:pos="8010"/>
        </w:tabs>
        <w:jc w:val="right"/>
        <w:rPr>
          <w:rFonts w:cs="Calibri"/>
          <w:sz w:val="56"/>
          <w:szCs w:val="56"/>
        </w:rPr>
      </w:pPr>
      <w:r w:rsidRPr="00B82D9A">
        <w:rPr>
          <w:rFonts w:cs="Calibri"/>
          <w:b/>
          <w:sz w:val="40"/>
          <w:szCs w:val="40"/>
        </w:rPr>
        <w:t xml:space="preserve">Šifra: </w:t>
      </w:r>
      <w:sdt>
        <w:sdtPr>
          <w:rPr>
            <w:rFonts w:cs="Calibri"/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72ED397300D94B15AF228E0F133847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B82D9A" w:rsidRPr="00B82D9A">
            <w:rPr>
              <w:rFonts w:cs="Calibri"/>
              <w:b/>
              <w:sz w:val="40"/>
              <w:szCs w:val="40"/>
            </w:rPr>
            <w:t>L6_PXK_O21</w:t>
          </w:r>
        </w:sdtContent>
      </w:sdt>
    </w:p>
    <w:p w14:paraId="39A9E31E" w14:textId="111E4648" w:rsidR="001F49B0" w:rsidRPr="00B82D9A" w:rsidRDefault="000F4FD1" w:rsidP="001F337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2D9A">
        <w:rPr>
          <w:rFonts w:asciiTheme="minorHAnsi" w:hAnsiTheme="minorHAnsi" w:cstheme="minorHAnsi"/>
        </w:rPr>
        <w:br w:type="page"/>
      </w:r>
    </w:p>
    <w:p w14:paraId="1318DBFE" w14:textId="3F2E79A3" w:rsidR="001F49B0" w:rsidRPr="00B82D9A" w:rsidRDefault="001F49B0" w:rsidP="00C542CC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2D9A">
        <w:rPr>
          <w:rFonts w:asciiTheme="minorHAnsi" w:hAnsiTheme="minorHAnsi" w:cstheme="minorHAnsi"/>
          <w:b/>
          <w:sz w:val="24"/>
          <w:szCs w:val="24"/>
        </w:rPr>
        <w:lastRenderedPageBreak/>
        <w:t>ZAHTJEV ZA ODOBR</w:t>
      </w:r>
      <w:r w:rsidR="00C542CC" w:rsidRPr="00B82D9A">
        <w:rPr>
          <w:rFonts w:asciiTheme="minorHAnsi" w:hAnsiTheme="minorHAnsi" w:cstheme="minorHAnsi"/>
          <w:b/>
          <w:sz w:val="24"/>
          <w:szCs w:val="24"/>
        </w:rPr>
        <w:t xml:space="preserve">ENJE IZMJENA </w:t>
      </w:r>
      <w:r w:rsidR="00E042FB" w:rsidRPr="00B82D9A">
        <w:rPr>
          <w:rFonts w:asciiTheme="minorHAnsi" w:hAnsiTheme="minorHAnsi" w:cstheme="minorHAnsi"/>
          <w:b/>
          <w:sz w:val="24"/>
          <w:szCs w:val="24"/>
        </w:rPr>
        <w:t xml:space="preserve">ODOBRENOG </w:t>
      </w:r>
      <w:r w:rsidRPr="00B82D9A">
        <w:rPr>
          <w:rFonts w:asciiTheme="minorHAnsi" w:hAnsiTheme="minorHAnsi" w:cstheme="minorHAnsi"/>
          <w:b/>
          <w:sz w:val="24"/>
          <w:szCs w:val="24"/>
        </w:rPr>
        <w:t>OPERATIVNOG PROGRAMA</w:t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4003"/>
        <w:gridCol w:w="6090"/>
      </w:tblGrid>
      <w:tr w:rsidR="001F49B0" w:rsidRPr="00B82D9A" w14:paraId="61B1AA58" w14:textId="77777777" w:rsidTr="00C542CC">
        <w:trPr>
          <w:trHeight w:val="581"/>
        </w:trPr>
        <w:tc>
          <w:tcPr>
            <w:tcW w:w="10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2AEA9B7" w14:textId="5B6F2E83" w:rsidR="001F49B0" w:rsidRPr="00B82D9A" w:rsidRDefault="001F49B0" w:rsidP="00C542CC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82D9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 xml:space="preserve">PODACI O PODNOSITELJU ZAHTJEVA </w:t>
            </w:r>
          </w:p>
        </w:tc>
      </w:tr>
      <w:tr w:rsidR="001F49B0" w:rsidRPr="00B82D9A" w14:paraId="6E339190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7E0DC24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Naziv proizvođačke organizacije: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A39A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2AF160FD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B643AD9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OIB proizvođačke organizacije: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6249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6B5F846" w14:textId="77777777" w:rsidTr="00C542CC">
        <w:trPr>
          <w:trHeight w:val="30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2294EB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Datum osnivanja: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B7A808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</w:tr>
      <w:tr w:rsidR="001F49B0" w:rsidRPr="00B82D9A" w14:paraId="5016CE5B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E026633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Sjedište / adresa: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7AB63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0305468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5F74749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Telefonski broj: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68746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C9E1970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922FAAB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E-mail adresa: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72046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6853E4D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42A8D8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Ime i prezime odgovorne osobe: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42110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685DC752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0B3E180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OIB odgovorne osobe: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E9098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19E3161B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0B491A8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Naziv banke: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4BBB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02223681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7D3D87C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IBAN: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4DC3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6502C3B3" w14:textId="77777777" w:rsidTr="00C542CC">
        <w:trPr>
          <w:trHeight w:val="31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91AFA1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Broj članova: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993E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91C284A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1AA4B0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KLASA Rješenja o priznavanju: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B4A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4A998A8C" w14:textId="77777777" w:rsidTr="00C542CC">
        <w:trPr>
          <w:trHeight w:val="62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277BF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URBROJ Rješenja o priznavanju: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C490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3D1A2EA4" w14:textId="77777777" w:rsidTr="00C542CC">
        <w:trPr>
          <w:trHeight w:val="62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650C93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Ukupna korisna poljoprivredna površina pod priznatim proizvodima (KPP)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05CEF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  <w:tr w:rsidR="001F49B0" w:rsidRPr="00B82D9A" w14:paraId="2EE6BDCF" w14:textId="77777777" w:rsidTr="00C542CC">
        <w:trPr>
          <w:trHeight w:val="695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7C200C" w14:textId="77777777" w:rsidR="001F49B0" w:rsidRPr="00B82D9A" w:rsidRDefault="001F49B0" w:rsidP="00C542CC">
            <w:pPr>
              <w:spacing w:before="24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Proizvodi i KN kodovi priznatih proizvoda sukladno Rješenju:</w:t>
            </w:r>
          </w:p>
        </w:tc>
        <w:tc>
          <w:tcPr>
            <w:tcW w:w="6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375D" w14:textId="77777777" w:rsidR="001F49B0" w:rsidRPr="00B82D9A" w:rsidRDefault="001F49B0" w:rsidP="00C542CC">
            <w:pPr>
              <w:spacing w:before="24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</w:tr>
    </w:tbl>
    <w:p w14:paraId="5419FD76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542CC" w:rsidRPr="00B82D9A" w14:paraId="40147CC4" w14:textId="77777777" w:rsidTr="004268CF">
        <w:tc>
          <w:tcPr>
            <w:tcW w:w="10456" w:type="dxa"/>
            <w:shd w:val="clear" w:color="auto" w:fill="A6A6A6" w:themeFill="background1" w:themeFillShade="A6"/>
            <w:vAlign w:val="center"/>
          </w:tcPr>
          <w:p w14:paraId="0E2F1A66" w14:textId="4C78AB3B" w:rsidR="00C542CC" w:rsidRPr="00B82D9A" w:rsidRDefault="00C542CC" w:rsidP="00C542CC">
            <w:pPr>
              <w:pStyle w:val="ListParagraph"/>
              <w:numPr>
                <w:ilvl w:val="0"/>
                <w:numId w:val="2"/>
              </w:numPr>
              <w:spacing w:before="24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B82D9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OPIS RAZLOGA IZMJENE OPERATIVNOG PROGRAMA</w:t>
            </w:r>
          </w:p>
        </w:tc>
      </w:tr>
      <w:tr w:rsidR="00C542CC" w:rsidRPr="00B82D9A" w14:paraId="333454E2" w14:textId="77777777" w:rsidTr="00C542CC">
        <w:tc>
          <w:tcPr>
            <w:tcW w:w="10456" w:type="dxa"/>
          </w:tcPr>
          <w:p w14:paraId="32F872B4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61852D52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25562BA5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09EE0F2D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113BCD1F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26823DEF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1AA2FAB6" w14:textId="77777777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  <w:p w14:paraId="6D035081" w14:textId="6D8ECEDE" w:rsidR="00C542CC" w:rsidRPr="00B82D9A" w:rsidRDefault="00C542CC" w:rsidP="001F49B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B9321E3" w14:textId="76A33A95" w:rsidR="006A1879" w:rsidRPr="00B82D9A" w:rsidRDefault="006A1879" w:rsidP="006A1879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B82D9A">
        <w:rPr>
          <w:rFonts w:asciiTheme="minorHAnsi" w:hAnsiTheme="minorHAnsi" w:cstheme="minorHAnsi"/>
          <w:i/>
          <w:sz w:val="20"/>
          <w:szCs w:val="20"/>
        </w:rPr>
        <w:t xml:space="preserve">Napomena: Proizvođačka organizacija može izmijeniti svoj odobreni </w:t>
      </w:r>
      <w:r w:rsidR="00C75333">
        <w:rPr>
          <w:rFonts w:asciiTheme="minorHAnsi" w:hAnsiTheme="minorHAnsi" w:cstheme="minorHAnsi"/>
          <w:i/>
          <w:sz w:val="20"/>
          <w:szCs w:val="20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</w:rPr>
        <w:t>perativni program iz sljedećih razloga:</w:t>
      </w:r>
    </w:p>
    <w:p w14:paraId="18641F7E" w14:textId="2F332536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nemogućnosti provođenja odobrenog </w:t>
      </w:r>
      <w:r w:rsidR="00C75333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programa u potpunosti,</w:t>
      </w:r>
    </w:p>
    <w:p w14:paraId="5C4BD175" w14:textId="3DA8D110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potrebe izmjena ili dopuna sadržaja </w:t>
      </w:r>
      <w:r w:rsidR="00C75333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programa,</w:t>
      </w:r>
    </w:p>
    <w:p w14:paraId="5AC26F44" w14:textId="68D6C850" w:rsidR="006A1879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 xml:space="preserve">povećanja ili smanjenja iznosa </w:t>
      </w:r>
      <w:r w:rsidR="00C75333">
        <w:rPr>
          <w:rFonts w:asciiTheme="minorHAnsi" w:hAnsiTheme="minorHAnsi" w:cstheme="minorHAnsi"/>
          <w:i/>
          <w:sz w:val="20"/>
          <w:szCs w:val="20"/>
          <w:lang w:val="hr-HR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perativnog fonda,</w:t>
      </w:r>
    </w:p>
    <w:p w14:paraId="408E9B4F" w14:textId="12B9B34E" w:rsidR="00C542CC" w:rsidRPr="00B82D9A" w:rsidRDefault="006A1879" w:rsidP="006A1879">
      <w:pPr>
        <w:pStyle w:val="ListParagraph"/>
        <w:numPr>
          <w:ilvl w:val="0"/>
          <w:numId w:val="5"/>
        </w:numPr>
        <w:spacing w:after="0"/>
        <w:rPr>
          <w:rFonts w:asciiTheme="minorHAnsi" w:hAnsiTheme="minorHAnsi" w:cstheme="minorHAnsi"/>
          <w:i/>
          <w:sz w:val="20"/>
          <w:szCs w:val="20"/>
          <w:lang w:val="hr-HR"/>
        </w:rPr>
      </w:pPr>
      <w:r w:rsidRPr="00B82D9A">
        <w:rPr>
          <w:rFonts w:asciiTheme="minorHAnsi" w:hAnsiTheme="minorHAnsi" w:cstheme="minorHAnsi"/>
          <w:i/>
          <w:sz w:val="20"/>
          <w:szCs w:val="20"/>
          <w:lang w:val="hr-HR"/>
        </w:rPr>
        <w:t>zahtjeva za dodjelom Nacionalne financijske pomoći.</w:t>
      </w:r>
    </w:p>
    <w:p w14:paraId="792065F0" w14:textId="77C873D2" w:rsidR="006A1879" w:rsidRPr="00B82D9A" w:rsidRDefault="006A1879" w:rsidP="006A1879">
      <w:pPr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2D9A">
        <w:rPr>
          <w:rFonts w:asciiTheme="minorHAnsi" w:hAnsiTheme="minorHAnsi" w:cstheme="minorHAnsi"/>
          <w:i/>
          <w:sz w:val="20"/>
          <w:szCs w:val="20"/>
        </w:rPr>
        <w:t xml:space="preserve">Ovisno o razlogu izmjene uz zahtjev je potrebno dostaviti popunjene obrasce Zahtjev za odobravanje </w:t>
      </w:r>
      <w:r w:rsidR="00C75333">
        <w:rPr>
          <w:rFonts w:asciiTheme="minorHAnsi" w:hAnsiTheme="minorHAnsi" w:cstheme="minorHAnsi"/>
          <w:i/>
          <w:sz w:val="20"/>
          <w:szCs w:val="20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</w:rPr>
        <w:t>perativnog programa,</w:t>
      </w:r>
      <w:r w:rsidRPr="00B82D9A">
        <w:t xml:space="preserve"> </w:t>
      </w:r>
      <w:r w:rsidRPr="00B82D9A">
        <w:rPr>
          <w:rFonts w:asciiTheme="minorHAnsi" w:hAnsiTheme="minorHAnsi" w:cstheme="minorHAnsi"/>
          <w:i/>
          <w:sz w:val="20"/>
          <w:szCs w:val="20"/>
        </w:rPr>
        <w:t>Prilog I</w:t>
      </w:r>
      <w:r w:rsidRPr="00B82D9A">
        <w:t xml:space="preserve"> </w:t>
      </w:r>
      <w:r w:rsidRPr="00B82D9A">
        <w:rPr>
          <w:rFonts w:asciiTheme="minorHAnsi" w:hAnsiTheme="minorHAnsi" w:cstheme="minorHAnsi"/>
          <w:i/>
          <w:sz w:val="20"/>
          <w:szCs w:val="20"/>
        </w:rPr>
        <w:t xml:space="preserve">Zahtjeva za odobravanje </w:t>
      </w:r>
      <w:r w:rsidR="00C75333">
        <w:rPr>
          <w:rFonts w:asciiTheme="minorHAnsi" w:hAnsiTheme="minorHAnsi" w:cstheme="minorHAnsi"/>
          <w:i/>
          <w:sz w:val="20"/>
          <w:szCs w:val="20"/>
        </w:rPr>
        <w:t>o</w:t>
      </w:r>
      <w:r w:rsidRPr="00B82D9A">
        <w:rPr>
          <w:rFonts w:asciiTheme="minorHAnsi" w:hAnsiTheme="minorHAnsi" w:cstheme="minorHAnsi"/>
          <w:i/>
          <w:sz w:val="20"/>
          <w:szCs w:val="20"/>
        </w:rPr>
        <w:t xml:space="preserve">perativnog programa i/ili dokumentaciju kojom se obrazlaže prijedlog izmjene.  </w:t>
      </w:r>
    </w:p>
    <w:p w14:paraId="3B2D097A" w14:textId="49D15E9E" w:rsidR="006A1879" w:rsidRPr="00B82D9A" w:rsidRDefault="006A1879" w:rsidP="006A187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027B050" w14:textId="77777777" w:rsidR="006A1879" w:rsidRPr="00B82D9A" w:rsidRDefault="006A1879" w:rsidP="006A1879">
      <w:pPr>
        <w:spacing w:after="0"/>
        <w:rPr>
          <w:rFonts w:asciiTheme="minorHAnsi" w:hAnsiTheme="minorHAnsi" w:cstheme="minorHAnsi"/>
          <w:sz w:val="24"/>
          <w:szCs w:val="24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2727"/>
        <w:gridCol w:w="4111"/>
        <w:gridCol w:w="3652"/>
      </w:tblGrid>
      <w:tr w:rsidR="001F49B0" w:rsidRPr="00B82D9A" w14:paraId="039347FF" w14:textId="77777777" w:rsidTr="001F49B0">
        <w:trPr>
          <w:trHeight w:val="141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14A8E" w14:textId="34D92E67" w:rsidR="001F49B0" w:rsidRPr="00B82D9A" w:rsidRDefault="00F1045D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B82D9A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1F49B0" w:rsidRPr="00B82D9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EB13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8084C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Potpis ovlaštene osobe i pečat pravne osobe:</w:t>
            </w:r>
          </w:p>
        </w:tc>
      </w:tr>
      <w:tr w:rsidR="001F49B0" w:rsidRPr="00B82D9A" w14:paraId="5F0AFBB1" w14:textId="77777777" w:rsidTr="001F49B0">
        <w:trPr>
          <w:trHeight w:val="315"/>
        </w:trPr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A2D4" w14:textId="77777777" w:rsidR="001F49B0" w:rsidRPr="00B82D9A" w:rsidRDefault="001F49B0" w:rsidP="00690E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B82D9A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8AC4" w14:textId="77777777" w:rsidR="001F49B0" w:rsidRPr="00B82D9A" w:rsidRDefault="001F49B0" w:rsidP="00690E6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3C53" w14:textId="77777777" w:rsidR="001F49B0" w:rsidRPr="00B82D9A" w:rsidRDefault="001F49B0" w:rsidP="00690E6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</w:p>
        </w:tc>
      </w:tr>
    </w:tbl>
    <w:p w14:paraId="43669057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p w14:paraId="50BC27AE" w14:textId="77777777" w:rsidR="001F49B0" w:rsidRPr="00B82D9A" w:rsidRDefault="001F49B0" w:rsidP="001F49B0">
      <w:pPr>
        <w:rPr>
          <w:rFonts w:asciiTheme="minorHAnsi" w:hAnsiTheme="minorHAnsi" w:cstheme="minorHAnsi"/>
          <w:sz w:val="24"/>
          <w:szCs w:val="24"/>
        </w:rPr>
      </w:pPr>
    </w:p>
    <w:sectPr w:rsidR="001F49B0" w:rsidRPr="00B82D9A" w:rsidSect="001F49B0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3494F" w14:textId="77777777" w:rsidR="00E10B98" w:rsidRDefault="00E10B98" w:rsidP="00336C0E">
      <w:pPr>
        <w:spacing w:after="0" w:line="240" w:lineRule="auto"/>
      </w:pPr>
      <w:r>
        <w:separator/>
      </w:r>
    </w:p>
  </w:endnote>
  <w:endnote w:type="continuationSeparator" w:id="0">
    <w:p w14:paraId="1A622979" w14:textId="77777777" w:rsidR="00E10B98" w:rsidRDefault="00E10B9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1D215" w14:textId="1DD71AA7" w:rsidR="00D601BE" w:rsidRPr="00DF5331" w:rsidRDefault="00C7094F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72ED397300D94B15AF228E0F1338473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C75333">
          <w:t>L6_PXK_O21_v2.1.1_2'02541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3F323C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3F323C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504E" w14:textId="77777777" w:rsidR="00D601BE" w:rsidRDefault="00C75333" w:rsidP="00DF6B67">
    <w:pPr>
      <w:pStyle w:val="Footer"/>
    </w:pPr>
    <w:fldSimple w:instr=" FILENAME   \* MERGEFORMAT ">
      <w:r w:rsidR="004E1346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C7094F">
      <w:fldChar w:fldCharType="begin"/>
    </w:r>
    <w:r w:rsidR="00C7094F">
      <w:instrText xml:space="preserve"> NUMPAGES   \* MERGEFORMAT </w:instrText>
    </w:r>
    <w:r w:rsidR="00C7094F">
      <w:fldChar w:fldCharType="separate"/>
    </w:r>
    <w:r w:rsidR="004E1346">
      <w:rPr>
        <w:noProof/>
      </w:rPr>
      <w:t>2</w:t>
    </w:r>
    <w:r w:rsidR="00C7094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535B3" w14:textId="77777777" w:rsidR="00E10B98" w:rsidRDefault="00E10B98" w:rsidP="00336C0E">
      <w:pPr>
        <w:spacing w:after="0" w:line="240" w:lineRule="auto"/>
      </w:pPr>
      <w:r>
        <w:separator/>
      </w:r>
    </w:p>
  </w:footnote>
  <w:footnote w:type="continuationSeparator" w:id="0">
    <w:p w14:paraId="40BC051C" w14:textId="77777777" w:rsidR="00E10B98" w:rsidRDefault="00E10B9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8EB25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val="en-US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7BD1" w14:textId="77777777" w:rsidR="00D601BE" w:rsidRDefault="00E34750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23BA4"/>
    <w:multiLevelType w:val="multilevel"/>
    <w:tmpl w:val="F4DA08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911803"/>
    <w:multiLevelType w:val="hybridMultilevel"/>
    <w:tmpl w:val="A10608BA"/>
    <w:lvl w:ilvl="0" w:tplc="7026E244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C1F47"/>
    <w:multiLevelType w:val="hybridMultilevel"/>
    <w:tmpl w:val="F7E6B814"/>
    <w:lvl w:ilvl="0" w:tplc="7026E244">
      <w:start w:val="3"/>
      <w:numFmt w:val="bullet"/>
      <w:lvlText w:val="–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333790"/>
    <w:multiLevelType w:val="multilevel"/>
    <w:tmpl w:val="21A04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B637D9"/>
    <w:multiLevelType w:val="hybridMultilevel"/>
    <w:tmpl w:val="AC548206"/>
    <w:lvl w:ilvl="0" w:tplc="BBA09A5E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46"/>
    <w:rsid w:val="00014E65"/>
    <w:rsid w:val="0003536B"/>
    <w:rsid w:val="00036035"/>
    <w:rsid w:val="00043A99"/>
    <w:rsid w:val="00053900"/>
    <w:rsid w:val="00062D20"/>
    <w:rsid w:val="00071A06"/>
    <w:rsid w:val="000B1E10"/>
    <w:rsid w:val="000D2422"/>
    <w:rsid w:val="000D4F6D"/>
    <w:rsid w:val="000F07B2"/>
    <w:rsid w:val="000F4FD1"/>
    <w:rsid w:val="00166453"/>
    <w:rsid w:val="0017478B"/>
    <w:rsid w:val="00175D60"/>
    <w:rsid w:val="001C3853"/>
    <w:rsid w:val="001F3370"/>
    <w:rsid w:val="001F49B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552AC"/>
    <w:rsid w:val="00372431"/>
    <w:rsid w:val="003756DC"/>
    <w:rsid w:val="0038508E"/>
    <w:rsid w:val="003866A9"/>
    <w:rsid w:val="003C05EA"/>
    <w:rsid w:val="003C607D"/>
    <w:rsid w:val="003D2226"/>
    <w:rsid w:val="003E1C7B"/>
    <w:rsid w:val="003F323C"/>
    <w:rsid w:val="0044632C"/>
    <w:rsid w:val="00453963"/>
    <w:rsid w:val="00460963"/>
    <w:rsid w:val="004673DF"/>
    <w:rsid w:val="004A7949"/>
    <w:rsid w:val="004B08AD"/>
    <w:rsid w:val="004E1346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10B1C"/>
    <w:rsid w:val="006354B4"/>
    <w:rsid w:val="00647D08"/>
    <w:rsid w:val="00655CE5"/>
    <w:rsid w:val="006705C4"/>
    <w:rsid w:val="0068234A"/>
    <w:rsid w:val="006A1879"/>
    <w:rsid w:val="006A5010"/>
    <w:rsid w:val="006B6FE1"/>
    <w:rsid w:val="006C257A"/>
    <w:rsid w:val="006D5C25"/>
    <w:rsid w:val="006F0AC9"/>
    <w:rsid w:val="006F1096"/>
    <w:rsid w:val="00701671"/>
    <w:rsid w:val="00701BBC"/>
    <w:rsid w:val="00711591"/>
    <w:rsid w:val="0072194F"/>
    <w:rsid w:val="00730CAE"/>
    <w:rsid w:val="007346AC"/>
    <w:rsid w:val="00745EB8"/>
    <w:rsid w:val="007474EB"/>
    <w:rsid w:val="007629BE"/>
    <w:rsid w:val="00766E49"/>
    <w:rsid w:val="007A5A9E"/>
    <w:rsid w:val="007D6268"/>
    <w:rsid w:val="007D7125"/>
    <w:rsid w:val="0081658B"/>
    <w:rsid w:val="00832CEA"/>
    <w:rsid w:val="00837743"/>
    <w:rsid w:val="00842BDF"/>
    <w:rsid w:val="00846762"/>
    <w:rsid w:val="00847418"/>
    <w:rsid w:val="00851280"/>
    <w:rsid w:val="00863B6D"/>
    <w:rsid w:val="00881CEB"/>
    <w:rsid w:val="0089783F"/>
    <w:rsid w:val="008A0FDF"/>
    <w:rsid w:val="008A3752"/>
    <w:rsid w:val="008B2FF6"/>
    <w:rsid w:val="008C1131"/>
    <w:rsid w:val="008C1732"/>
    <w:rsid w:val="008D5D9F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015B1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74B05"/>
    <w:rsid w:val="00B82D9A"/>
    <w:rsid w:val="00B95B0F"/>
    <w:rsid w:val="00BC1F9A"/>
    <w:rsid w:val="00BD5E1D"/>
    <w:rsid w:val="00BE6E08"/>
    <w:rsid w:val="00BF0389"/>
    <w:rsid w:val="00C13DE0"/>
    <w:rsid w:val="00C2399A"/>
    <w:rsid w:val="00C542CC"/>
    <w:rsid w:val="00C55FF1"/>
    <w:rsid w:val="00C7094F"/>
    <w:rsid w:val="00C75333"/>
    <w:rsid w:val="00CA63D9"/>
    <w:rsid w:val="00CB3088"/>
    <w:rsid w:val="00CE4530"/>
    <w:rsid w:val="00D003D6"/>
    <w:rsid w:val="00D16B6D"/>
    <w:rsid w:val="00D17F24"/>
    <w:rsid w:val="00D24179"/>
    <w:rsid w:val="00D2586B"/>
    <w:rsid w:val="00D33390"/>
    <w:rsid w:val="00D601BE"/>
    <w:rsid w:val="00D62CE7"/>
    <w:rsid w:val="00DA0E74"/>
    <w:rsid w:val="00DA6DF1"/>
    <w:rsid w:val="00DD3947"/>
    <w:rsid w:val="00DE3996"/>
    <w:rsid w:val="00DF5331"/>
    <w:rsid w:val="00DF6B67"/>
    <w:rsid w:val="00E042FB"/>
    <w:rsid w:val="00E10B98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45D"/>
    <w:rsid w:val="00F1065B"/>
    <w:rsid w:val="00F22CAA"/>
    <w:rsid w:val="00F300D3"/>
    <w:rsid w:val="00F35CA6"/>
    <w:rsid w:val="00F36346"/>
    <w:rsid w:val="00F4422E"/>
    <w:rsid w:val="00F5207D"/>
    <w:rsid w:val="00F56657"/>
    <w:rsid w:val="00F617D1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ffc"/>
    </o:shapedefaults>
    <o:shapelayout v:ext="edit">
      <o:idmap v:ext="edit" data="1"/>
    </o:shapelayout>
  </w:shapeDefaults>
  <w:decimalSymbol w:val=","/>
  <w:listSeparator w:val=";"/>
  <w14:docId w14:val="2B3319C2"/>
  <w15:docId w15:val="{DD96ACE8-1FC7-4263-B118-BDA4D0E4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1F49B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Dir\Predlo&#382;ak%20dokumenta%20word%20201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22450F3748241968463CD129DAD5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F49B6-C626-42FC-91C2-893034E1EFEC}"/>
      </w:docPartPr>
      <w:docPartBody>
        <w:p w:rsidR="00E658B2" w:rsidRDefault="00341B6F">
          <w:pPr>
            <w:pStyle w:val="B22450F3748241968463CD129DAD5AC3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2ED397300D94B15AF228E0F13384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2C682-66DB-45BF-92DB-83FD6B4B9C26}"/>
      </w:docPartPr>
      <w:docPartBody>
        <w:p w:rsidR="00E658B2" w:rsidRDefault="00341B6F">
          <w:pPr>
            <w:pStyle w:val="72ED397300D94B15AF228E0F133847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6F"/>
    <w:rsid w:val="00341B6F"/>
    <w:rsid w:val="00DD5056"/>
    <w:rsid w:val="00DF6838"/>
    <w:rsid w:val="00E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22450F3748241968463CD129DAD5AC3">
    <w:name w:val="B22450F3748241968463CD129DAD5AC3"/>
  </w:style>
  <w:style w:type="paragraph" w:customStyle="1" w:styleId="72ED397300D94B15AF228E0F13384731">
    <w:name w:val="72ED397300D94B15AF228E0F133847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L6_PXK_O21_v2.1.1_2'02541</Šifra_verzija_datum>
    <Broj_x0020_verzije xmlns="45adb973-3738-4051-9417-704071a43e5d">2.1</Broj_x0020_verzije>
    <Kratica_x0020_OJ_x0020__x0028_Pripremio_x0029__x0020_-_x0020_2017 xmlns="45adb973-3738-4051-9417-704071a43e5d" xsi:nil="true"/>
    <Pripremio xmlns="45adb973-3738-4051-9417-704071a43e5d">
      <UserInfo>
        <DisplayName/>
        <AccountId>1401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2024-10-22T22:00:00+00:00</Vrijedi_x0020_od>
    <Šifra_x0020_procedure1 xmlns="45adb973-3738-4051-9417-704071a43e5d">L6_PXK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L6_PXK_O21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VY2WPRCRYZME-21-37514</_dlc_DocId>
    <_dlc_DocIdUrl xmlns="45adb973-3738-4051-9417-704071a43e5d">
      <Url>http://pap/_layouts/15/DocIdRedir.aspx?ID=VY2WPRCRYZME-21-37514</Url>
      <Description>VY2WPRCRYZME-21-37514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>Tihana Pogledić</DisplayName>
        <AccountId>94</AccountId>
        <AccountType/>
      </UserInfo>
    </Dokument_x0020_odobrio>
    <Broj_x0020_verzije_x0020_dokumenta xmlns="45adb973-3738-4051-9417-704071a43e5d">2.1.1</Broj_x0020_verzije_x0020_dokumenta>
    <Dokument_x0020_primjenjiv_x0020_do xmlns="45adb973-3738-4051-9417-704071a43e5d" xsi:nil="true"/>
    <Dokument_x0020_primjenjiv_x0020_od xmlns="45adb973-3738-4051-9417-704071a43e5d">2025-03-31T22:00:00+00:00</Dokument_x0020_primjenjiv_x0020_od>
    <Odobrio xmlns="45adb973-3738-4051-9417-704071a43e5d">
      <UserInfo>
        <DisplayName/>
        <AccountId>153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186</AccountId>
        <AccountType/>
      </UserInfo>
    </Vlasnik_x0020_procedure>
    <Footer_x0028_format_x0029_ xmlns="45adb973-3738-4051-9417-704071a43e5d" xsi:nil="true"/>
  </documentManagement>
</p:properties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AAC71-97E1-42A2-8916-2AF510D35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45adb973-3738-4051-9417-704071a43e5d"/>
    <ds:schemaRef ds:uri="http://schemas.microsoft.com/sharepoint/v3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873A8334-3873-4050-98E3-718F54703300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42DFBB61-DDDD-48B1-B8CA-10EF2B02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 dokumenta word 2018</Template>
  <TotalTime>0</TotalTime>
  <Pages>3</Pages>
  <Words>198</Words>
  <Characters>1130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odobrenje izmjena odobrenog operativnog programa</vt:lpstr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 odobrenog operativnog programa</dc:title>
  <dc:creator>Alen Hajnić</dc:creator>
  <cp:lastModifiedBy>Tihana Pogledić</cp:lastModifiedBy>
  <cp:revision>2</cp:revision>
  <cp:lastPrinted>2010-11-04T08:04:00Z</cp:lastPrinted>
  <dcterms:created xsi:type="dcterms:W3CDTF">2025-04-02T06:21:00Z</dcterms:created>
  <dcterms:modified xsi:type="dcterms:W3CDTF">2025-04-02T06:21:00Z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f306ae53-cb29-47a2-a658-f196d7a6846e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